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78B26" w14:textId="664806A0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bCs/>
          <w:i/>
          <w:noProof/>
          <w:sz w:val="24"/>
        </w:rPr>
      </w:pPr>
      <w:r w:rsidRPr="003C09C7">
        <w:rPr>
          <w:b/>
          <w:noProof/>
          <w:sz w:val="24"/>
        </w:rPr>
        <w:t>3GPP TSG-RAN WG2 Meeting #107bis</w:t>
      </w:r>
      <w:r w:rsidRPr="003C09C7">
        <w:rPr>
          <w:b/>
          <w:bCs/>
          <w:noProof/>
          <w:sz w:val="24"/>
        </w:rPr>
        <w:tab/>
      </w:r>
      <w:r w:rsidR="00701551" w:rsidRPr="00701551">
        <w:rPr>
          <w:b/>
          <w:bCs/>
          <w:noProof/>
          <w:sz w:val="24"/>
        </w:rPr>
        <w:t>R2-1914064</w:t>
      </w:r>
    </w:p>
    <w:p w14:paraId="379222B2" w14:textId="77777777" w:rsidR="003C09C7" w:rsidRPr="003C09C7" w:rsidRDefault="003C09C7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 w:rsidRPr="003C09C7">
        <w:rPr>
          <w:b/>
          <w:noProof/>
          <w:sz w:val="24"/>
        </w:rPr>
        <w:t>Chongqing, China, 14-18 October 2019</w:t>
      </w:r>
    </w:p>
    <w:p w14:paraId="19F4B776" w14:textId="44FE9504" w:rsidR="00562493" w:rsidRPr="00A70B8C" w:rsidRDefault="00562493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ab/>
      </w:r>
      <w:r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6B1176EE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0" w:name="_Hlk525391276"/>
      <w:r w:rsidR="003C09C7" w:rsidRPr="003C09C7">
        <w:rPr>
          <w:rFonts w:cs="Arial"/>
          <w:b/>
        </w:rPr>
        <w:t xml:space="preserve">LS on </w:t>
      </w:r>
      <w:r w:rsidR="001278B3">
        <w:rPr>
          <w:rFonts w:cs="Arial"/>
          <w:b/>
        </w:rPr>
        <w:t>SFN LSB indication in msg2</w:t>
      </w:r>
      <w:r w:rsidR="00AE1CA0">
        <w:rPr>
          <w:rFonts w:cs="Arial"/>
          <w:b/>
        </w:rPr>
        <w:t>/msgB</w:t>
      </w:r>
    </w:p>
    <w:bookmarkEnd w:id="0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0454CC55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882D73" w:rsidRPr="00882D73">
        <w:rPr>
          <w:rFonts w:cs="Arial"/>
          <w:b/>
          <w:bCs/>
        </w:rPr>
        <w:t>NR_unlic</w:t>
      </w:r>
      <w:proofErr w:type="spellEnd"/>
      <w:r w:rsidR="00882D73" w:rsidRPr="00882D73">
        <w:rPr>
          <w:rFonts w:cs="Arial"/>
          <w:b/>
          <w:bCs/>
        </w:rPr>
        <w:t>-Core</w:t>
      </w:r>
      <w:r w:rsidR="003B0E57">
        <w:rPr>
          <w:rFonts w:cs="Arial"/>
          <w:b/>
          <w:bCs/>
        </w:rPr>
        <w:t xml:space="preserve">, </w:t>
      </w:r>
      <w:r w:rsidR="003B0E57" w:rsidRPr="00135EC6">
        <w:rPr>
          <w:b/>
        </w:rPr>
        <w:t>NR_2step_RACH-Core</w:t>
      </w:r>
    </w:p>
    <w:p w14:paraId="3DD5FF20" w14:textId="77777777" w:rsidR="00562493" w:rsidRPr="00A10FDA" w:rsidRDefault="00562493" w:rsidP="006A1205">
      <w:pPr>
        <w:spacing w:after="60"/>
        <w:rPr>
          <w:rFonts w:cs="Arial"/>
          <w:b/>
          <w:lang w:val="en-US"/>
        </w:rPr>
      </w:pPr>
    </w:p>
    <w:p w14:paraId="55A9513B" w14:textId="315730CA" w:rsidR="00562493" w:rsidRPr="00883975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883975">
        <w:rPr>
          <w:rFonts w:cs="Arial"/>
          <w:b/>
          <w:bCs/>
          <w:lang w:val="en-US"/>
        </w:rPr>
        <w:t>RAN2</w:t>
      </w:r>
    </w:p>
    <w:p w14:paraId="5B9E1FC5" w14:textId="51C7A06F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882D73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B3796E">
        <w:rPr>
          <w:rFonts w:eastAsia="SimSun" w:cs="Arial"/>
          <w:b/>
          <w:lang w:val="es-ES"/>
        </w:rPr>
        <w:t>Name: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>E-mail Address: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66C83288" w14:textId="77777777" w:rsidR="00F603FC" w:rsidRDefault="00882D73" w:rsidP="00B850C7">
      <w:pPr>
        <w:pStyle w:val="CRCoverPage"/>
        <w:jc w:val="both"/>
      </w:pPr>
      <w:r w:rsidRPr="00882D73">
        <w:rPr>
          <w:rFonts w:cs="Arial"/>
          <w:lang w:val="en-US"/>
        </w:rPr>
        <w:t xml:space="preserve">In the previous RAN2 meeting of </w:t>
      </w:r>
      <w:r w:rsidR="00BC5252" w:rsidRPr="00882D73">
        <w:rPr>
          <w:rFonts w:cs="Arial"/>
          <w:lang w:val="en-US"/>
        </w:rPr>
        <w:t>RAN2</w:t>
      </w:r>
      <w:r w:rsidRPr="00882D73">
        <w:rPr>
          <w:rFonts w:cs="Arial"/>
          <w:lang w:val="en-US"/>
        </w:rPr>
        <w:t>#107, it was agreed to “</w:t>
      </w:r>
      <w:r w:rsidRPr="00882D73">
        <w:t>support extension of RAR window without modifying RA-RNTI” and to “include LSBs of SFN in msg2” for NR-U</w:t>
      </w:r>
      <w:r w:rsidR="00832929">
        <w:t xml:space="preserve"> 4-step RACH</w:t>
      </w:r>
      <w:r w:rsidRPr="00882D73">
        <w:t>.</w:t>
      </w:r>
      <w:r w:rsidR="001A6B6B">
        <w:t xml:space="preserve"> </w:t>
      </w:r>
    </w:p>
    <w:p w14:paraId="5B90DEA0" w14:textId="324A3F0E" w:rsidR="00B850C7" w:rsidRPr="00882D73" w:rsidRDefault="001A6B6B" w:rsidP="00B850C7">
      <w:pPr>
        <w:pStyle w:val="CRCoverPage"/>
        <w:jc w:val="both"/>
      </w:pPr>
      <w:r>
        <w:t>The reason for extension of RAR window in NR-U was due to the consideration of LBT failures for msg2 transmission.</w:t>
      </w:r>
      <w:r w:rsidR="00E906E9">
        <w:t xml:space="preserve"> </w:t>
      </w:r>
      <w:r w:rsidR="00DA23ED">
        <w:t xml:space="preserve">This extension will cause the same RA-RNTI to be used for msg2 which corresponds to msg1 transmissions in different SFNs. </w:t>
      </w:r>
      <w:r w:rsidR="00D918A4">
        <w:t>The</w:t>
      </w:r>
      <w:r w:rsidR="00E906E9">
        <w:t xml:space="preserve"> LSB</w:t>
      </w:r>
      <w:r w:rsidR="00B850C7">
        <w:t>s</w:t>
      </w:r>
      <w:r w:rsidR="00E906E9">
        <w:t xml:space="preserve"> of SFN in msg2 </w:t>
      </w:r>
      <w:r w:rsidR="00DA23ED">
        <w:t>indicates</w:t>
      </w:r>
      <w:r w:rsidR="00D918A4">
        <w:t xml:space="preserve"> </w:t>
      </w:r>
      <w:r w:rsidR="00DA23ED">
        <w:t xml:space="preserve">the SFN of </w:t>
      </w:r>
      <w:r w:rsidR="00D918A4">
        <w:t xml:space="preserve">time when </w:t>
      </w:r>
      <w:r w:rsidR="00B850C7">
        <w:t xml:space="preserve">msg1 </w:t>
      </w:r>
      <w:r w:rsidR="00D918A4">
        <w:t>is transmitted for this msg2</w:t>
      </w:r>
      <w:r w:rsidR="00B850C7">
        <w:t xml:space="preserve">. The benefit of using bits in the DCI compared </w:t>
      </w:r>
      <w:r w:rsidR="00D918A4">
        <w:t xml:space="preserve">to </w:t>
      </w:r>
      <w:r w:rsidR="00B850C7">
        <w:t>including them in the msg2 payload is UE power saving</w:t>
      </w:r>
      <w:r w:rsidR="00D918A4">
        <w:t xml:space="preserve"> and reduced UE complexity</w:t>
      </w:r>
      <w:r w:rsidR="00B850C7">
        <w:t xml:space="preserve"> by not having to decode msg2</w:t>
      </w:r>
      <w:r w:rsidR="00D918A4">
        <w:t xml:space="preserve"> payload</w:t>
      </w:r>
      <w:r w:rsidR="00B850C7">
        <w:t xml:space="preserve"> </w:t>
      </w:r>
      <w:r w:rsidR="00D918A4">
        <w:t>which</w:t>
      </w:r>
      <w:r w:rsidR="00B850C7">
        <w:t xml:space="preserve"> correspond to other SFNs where msg1 </w:t>
      </w:r>
      <w:r w:rsidR="00D918A4">
        <w:t>transmissions happened</w:t>
      </w:r>
      <w:r w:rsidR="00B850C7">
        <w:t>.</w:t>
      </w:r>
    </w:p>
    <w:p w14:paraId="3136E07E" w14:textId="7EF1776E" w:rsidR="00882D73" w:rsidRDefault="00882D73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RAN2#107bis has </w:t>
      </w:r>
      <w:r w:rsidR="00832929">
        <w:rPr>
          <w:rFonts w:cs="Arial"/>
          <w:lang w:val="en-US"/>
        </w:rPr>
        <w:t xml:space="preserve">further </w:t>
      </w:r>
      <w:r>
        <w:rPr>
          <w:rFonts w:cs="Arial"/>
          <w:lang w:val="en-US"/>
        </w:rPr>
        <w:t>discussed</w:t>
      </w:r>
      <w:r w:rsidR="0064006B">
        <w:rPr>
          <w:rFonts w:cs="Arial"/>
          <w:lang w:val="en-US"/>
        </w:rPr>
        <w:t xml:space="preserve"> the signaling of SFN</w:t>
      </w:r>
      <w:r w:rsidR="00832929">
        <w:rPr>
          <w:rFonts w:cs="Arial"/>
          <w:lang w:val="en-US"/>
        </w:rPr>
        <w:t xml:space="preserve"> LSB </w:t>
      </w:r>
      <w:r w:rsidR="001C5971">
        <w:rPr>
          <w:rFonts w:cs="Arial"/>
          <w:lang w:val="en-US"/>
        </w:rPr>
        <w:t xml:space="preserve">during the online session for NR-U </w:t>
      </w:r>
      <w:r w:rsidR="00832929">
        <w:rPr>
          <w:rFonts w:cs="Arial"/>
          <w:lang w:val="en-US"/>
        </w:rPr>
        <w:t>and agreed on the following</w:t>
      </w:r>
      <w:r w:rsidR="00084420">
        <w:rPr>
          <w:rFonts w:cs="Arial"/>
          <w:lang w:val="en-US"/>
        </w:rPr>
        <w:t xml:space="preserve"> for NR-U</w:t>
      </w:r>
      <w:r w:rsidR="00832929">
        <w:rPr>
          <w:rFonts w:cs="Arial"/>
          <w:lang w:val="en-US"/>
        </w:rPr>
        <w:t>:</w:t>
      </w:r>
    </w:p>
    <w:p w14:paraId="10DE5558" w14:textId="77777777" w:rsidR="00832929" w:rsidRPr="004A4FA3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4A4FA3">
        <w:rPr>
          <w:b/>
        </w:rPr>
        <w:t>Agreements:</w:t>
      </w:r>
    </w:p>
    <w:p w14:paraId="3C7CDE25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From RAN2 point of view it is beneficial to include LSB of SFN in the DCI.  The same design is desirable to be used for 2-step RACH.   Write LS to RAN1 to ask if there is any feasibility issues.  </w:t>
      </w:r>
    </w:p>
    <w:p w14:paraId="1D630EBB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For NR-U, 2 bits are enough for a maximum of 40ms response windows.  </w:t>
      </w:r>
    </w:p>
    <w:p w14:paraId="7C38D4E0" w14:textId="77777777" w:rsidR="00832929" w:rsidRDefault="00832929" w:rsidP="0083292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Multiplexing of responses for more than one SFN is not allowed.</w:t>
      </w:r>
    </w:p>
    <w:p w14:paraId="0DFB1D69" w14:textId="77777777" w:rsidR="00832929" w:rsidRPr="008935FB" w:rsidRDefault="00832929" w:rsidP="00832929">
      <w:pPr>
        <w:pStyle w:val="Doc-text2"/>
      </w:pPr>
    </w:p>
    <w:p w14:paraId="174CB601" w14:textId="0873402B" w:rsidR="00882D73" w:rsidRDefault="00832929" w:rsidP="00882D73">
      <w:pPr>
        <w:pStyle w:val="CRCoverPage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RAN2 </w:t>
      </w:r>
      <w:r w:rsidR="007D436B">
        <w:rPr>
          <w:rFonts w:cs="Arial"/>
          <w:lang w:val="en-US"/>
        </w:rPr>
        <w:t>agreement</w:t>
      </w:r>
      <w:r>
        <w:rPr>
          <w:rFonts w:cs="Arial"/>
          <w:lang w:val="en-US"/>
        </w:rPr>
        <w:t xml:space="preserve"> on including the</w:t>
      </w:r>
      <w:r w:rsidR="007D436B">
        <w:rPr>
          <w:rFonts w:cs="Arial"/>
          <w:lang w:val="en-US"/>
        </w:rPr>
        <w:t xml:space="preserve"> </w:t>
      </w:r>
      <w:r w:rsidR="00BF4B3D">
        <w:rPr>
          <w:rFonts w:cs="Arial"/>
          <w:lang w:val="en-US"/>
        </w:rPr>
        <w:t>2</w:t>
      </w:r>
      <w:r w:rsidR="007D436B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LSB</w:t>
      </w:r>
      <w:r w:rsidR="007D436B">
        <w:rPr>
          <w:rFonts w:cs="Arial"/>
          <w:lang w:val="en-US"/>
        </w:rPr>
        <w:t>s</w:t>
      </w:r>
      <w:r>
        <w:rPr>
          <w:rFonts w:cs="Arial"/>
          <w:lang w:val="en-US"/>
        </w:rPr>
        <w:t xml:space="preserve"> of SFN in DCI was based on the assumption that the reserved bits available in the DCI addressed to RA-RNTI for msg2 transmission can be used for this purpose. In addition, RAN2 assumed that the DCI for </w:t>
      </w:r>
      <w:proofErr w:type="spellStart"/>
      <w:r>
        <w:rPr>
          <w:rFonts w:cs="Arial"/>
          <w:lang w:val="en-US"/>
        </w:rPr>
        <w:t>msgB</w:t>
      </w:r>
      <w:proofErr w:type="spellEnd"/>
      <w:r w:rsidR="007D436B">
        <w:rPr>
          <w:rFonts w:cs="Arial"/>
          <w:lang w:val="en-US"/>
        </w:rPr>
        <w:t xml:space="preserve"> scheduling</w:t>
      </w:r>
      <w:r>
        <w:rPr>
          <w:rFonts w:cs="Arial"/>
          <w:lang w:val="en-US"/>
        </w:rPr>
        <w:t xml:space="preserve"> in 2-step RACH </w:t>
      </w:r>
      <w:r w:rsidR="007D436B">
        <w:rPr>
          <w:rFonts w:cs="Arial"/>
          <w:lang w:val="en-US"/>
        </w:rPr>
        <w:t>can also support this</w:t>
      </w:r>
      <w:r w:rsidR="002466F5">
        <w:rPr>
          <w:rFonts w:cs="Arial"/>
          <w:lang w:val="en-US"/>
        </w:rPr>
        <w:t xml:space="preserve"> and this is the </w:t>
      </w:r>
      <w:r w:rsidR="006242AF">
        <w:rPr>
          <w:rFonts w:cs="Arial"/>
          <w:lang w:val="en-US"/>
        </w:rPr>
        <w:t>desirable</w:t>
      </w:r>
      <w:r w:rsidR="002466F5">
        <w:rPr>
          <w:rFonts w:cs="Arial"/>
          <w:lang w:val="en-US"/>
        </w:rPr>
        <w:t xml:space="preserve"> option per the above agreements</w:t>
      </w:r>
      <w:r w:rsidR="00653563">
        <w:rPr>
          <w:rFonts w:cs="Arial"/>
          <w:lang w:val="en-US"/>
        </w:rPr>
        <w:t>.</w:t>
      </w:r>
      <w:r>
        <w:rPr>
          <w:rFonts w:cs="Arial"/>
          <w:lang w:val="en-US"/>
        </w:rPr>
        <w:t xml:space="preserve">  </w:t>
      </w:r>
    </w:p>
    <w:p w14:paraId="5487E597" w14:textId="774887AC" w:rsidR="007D436B" w:rsidRDefault="007D436B" w:rsidP="007D436B">
      <w:pPr>
        <w:outlineLvl w:val="0"/>
      </w:pPr>
      <w:r>
        <w:t xml:space="preserve">RAN2 respectfully asks RAN1 to provide feedback on the inclusion of </w:t>
      </w:r>
      <w:r w:rsidR="00BF4B3D">
        <w:t>2 LSBs</w:t>
      </w:r>
      <w:r>
        <w:t xml:space="preserve"> of SFN in DCI used for scheduling of msg2 in 4-step RACH and </w:t>
      </w:r>
      <w:proofErr w:type="spellStart"/>
      <w:r>
        <w:t>msgB</w:t>
      </w:r>
      <w:proofErr w:type="spellEnd"/>
      <w:r>
        <w:t xml:space="preserve"> in 2-step RACH</w:t>
      </w:r>
      <w:r w:rsidR="00701551">
        <w:t xml:space="preserve"> </w:t>
      </w:r>
      <w:r w:rsidR="00701551">
        <w:t>on the unlicensed carrier</w:t>
      </w:r>
      <w:r>
        <w:t>.</w:t>
      </w:r>
    </w:p>
    <w:p w14:paraId="427833E0" w14:textId="77777777" w:rsidR="00025C45" w:rsidRDefault="00025C45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70C2CDEA" w:rsidR="00516B8C" w:rsidRPr="009F3517" w:rsidRDefault="00516B8C" w:rsidP="00516B8C">
      <w:pPr>
        <w:rPr>
          <w:b/>
        </w:rPr>
      </w:pPr>
      <w:r w:rsidRPr="009F3517">
        <w:rPr>
          <w:b/>
        </w:rPr>
        <w:t xml:space="preserve">To </w:t>
      </w:r>
      <w:r w:rsidR="007D436B">
        <w:rPr>
          <w:b/>
        </w:rPr>
        <w:t>RAN1</w:t>
      </w:r>
    </w:p>
    <w:p w14:paraId="38C63E21" w14:textId="6C2DB028" w:rsidR="00042DB5" w:rsidRDefault="00516B8C" w:rsidP="00042DB5">
      <w:pPr>
        <w:rPr>
          <w:lang w:val="en-US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042DB5">
        <w:rPr>
          <w:lang w:val="en-US"/>
        </w:rPr>
        <w:t>.</w:t>
      </w:r>
    </w:p>
    <w:p w14:paraId="01D2EEFD" w14:textId="5A49043A" w:rsidR="0096466D" w:rsidRDefault="0096466D" w:rsidP="0096466D">
      <w:pPr>
        <w:outlineLvl w:val="0"/>
      </w:pPr>
      <w:r>
        <w:t xml:space="preserve">RAN2 respectfully asks </w:t>
      </w:r>
      <w:r w:rsidR="007D436B">
        <w:t>RAN1</w:t>
      </w:r>
      <w:r>
        <w:t xml:space="preserve"> to </w:t>
      </w:r>
      <w:r w:rsidR="007D436B">
        <w:t xml:space="preserve">provide feedback on the inclusion of </w:t>
      </w:r>
      <w:r w:rsidR="00BF4B3D">
        <w:t>2 LSBs of SFN</w:t>
      </w:r>
      <w:r w:rsidR="007D436B">
        <w:t xml:space="preserve"> in DCI used for scheduling of msg2</w:t>
      </w:r>
      <w:r w:rsidR="001A6B6B">
        <w:t xml:space="preserve"> </w:t>
      </w:r>
      <w:r w:rsidR="007D436B">
        <w:t xml:space="preserve">in 4-step RACH and </w:t>
      </w:r>
      <w:proofErr w:type="spellStart"/>
      <w:r w:rsidR="007D436B">
        <w:t>msgB</w:t>
      </w:r>
      <w:proofErr w:type="spellEnd"/>
      <w:r w:rsidR="007D436B">
        <w:t xml:space="preserve"> in 2-step RACH</w:t>
      </w:r>
      <w:r w:rsidR="00701551">
        <w:t xml:space="preserve"> </w:t>
      </w:r>
      <w:r w:rsidR="00701551">
        <w:t>on the unlicensed carrier</w:t>
      </w:r>
      <w:bookmarkStart w:id="1" w:name="_GoBack"/>
      <w:bookmarkEnd w:id="1"/>
      <w:r w:rsidR="00C53AF0">
        <w:t>.</w:t>
      </w:r>
    </w:p>
    <w:p w14:paraId="5C4EC46A" w14:textId="42F87199" w:rsidR="00922DBE" w:rsidRPr="00A10FDA" w:rsidRDefault="00922DBE" w:rsidP="00042DB5">
      <w:pPr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17185AE8" w14:textId="6DF1EDD0" w:rsidR="00732D76" w:rsidRDefault="00732D76" w:rsidP="00E87482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lastRenderedPageBreak/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108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 xml:space="preserve">18-22 November </w:t>
      </w:r>
      <w:r w:rsidRPr="00A10FDA">
        <w:rPr>
          <w:lang w:val="en-US"/>
        </w:rPr>
        <w:t>201</w:t>
      </w:r>
      <w:r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>
        <w:rPr>
          <w:rFonts w:eastAsiaTheme="minorEastAsia" w:cs="Arial"/>
          <w:bCs/>
          <w:lang w:val="en-US"/>
        </w:rPr>
        <w:t>Reno, NV, USA</w:t>
      </w:r>
    </w:p>
    <w:p w14:paraId="4ADFE0D0" w14:textId="238E692C" w:rsidR="00C53AF0" w:rsidRDefault="00C53AF0" w:rsidP="00C53AF0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109</w:t>
      </w:r>
      <w:r w:rsidRPr="00A10FDA"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rFonts w:cs="Arial"/>
          <w:bCs/>
          <w:lang w:val="en-US" w:eastAsia="ko-KR"/>
        </w:rPr>
        <w:tab/>
      </w:r>
      <w:r>
        <w:rPr>
          <w:lang w:val="en-US"/>
        </w:rPr>
        <w:t>24-28 February 2020</w:t>
      </w:r>
      <w:r>
        <w:rPr>
          <w:rFonts w:cs="Arial"/>
          <w:bCs/>
          <w:lang w:val="en-US" w:eastAsia="ko-KR"/>
        </w:rPr>
        <w:tab/>
      </w:r>
      <w:r>
        <w:rPr>
          <w:rFonts w:cs="Arial"/>
          <w:color w:val="312E25"/>
          <w:sz w:val="18"/>
          <w:szCs w:val="18"/>
          <w:shd w:val="clear" w:color="auto" w:fill="FFFFFF"/>
        </w:rPr>
        <w:t>Athens, Greece</w:t>
      </w:r>
    </w:p>
    <w:p w14:paraId="23D00A2F" w14:textId="77777777" w:rsidR="00C53AF0" w:rsidRPr="00A10FDA" w:rsidRDefault="00C53AF0" w:rsidP="00C53AF0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C53AF0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29037" w14:textId="77777777" w:rsidR="00D400EA" w:rsidRDefault="00D400EA">
      <w:r>
        <w:separator/>
      </w:r>
    </w:p>
  </w:endnote>
  <w:endnote w:type="continuationSeparator" w:id="0">
    <w:p w14:paraId="13FF22CD" w14:textId="77777777" w:rsidR="00D400EA" w:rsidRDefault="00D40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882D73" w:rsidRDefault="00882D7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B0E5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B0E5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2D857" w14:textId="77777777" w:rsidR="00D400EA" w:rsidRDefault="00D400EA">
      <w:r>
        <w:separator/>
      </w:r>
    </w:p>
  </w:footnote>
  <w:footnote w:type="continuationSeparator" w:id="0">
    <w:p w14:paraId="5EF44E4A" w14:textId="77777777" w:rsidR="00D400EA" w:rsidRDefault="00D40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882D73" w:rsidRDefault="00882D7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4420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EC6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B6B"/>
    <w:rsid w:val="001A6CBA"/>
    <w:rsid w:val="001B0D97"/>
    <w:rsid w:val="001B3ED9"/>
    <w:rsid w:val="001B5A5D"/>
    <w:rsid w:val="001B5BF9"/>
    <w:rsid w:val="001C1CE5"/>
    <w:rsid w:val="001C3D2A"/>
    <w:rsid w:val="001C5971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6F5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5549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5990"/>
    <w:rsid w:val="00336BDA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EF3"/>
    <w:rsid w:val="003B0E57"/>
    <w:rsid w:val="003B159C"/>
    <w:rsid w:val="003B369F"/>
    <w:rsid w:val="003B36A3"/>
    <w:rsid w:val="003B7FE5"/>
    <w:rsid w:val="003C09C7"/>
    <w:rsid w:val="003C11C8"/>
    <w:rsid w:val="003C2702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2AF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96A"/>
    <w:rsid w:val="0064418F"/>
    <w:rsid w:val="0064624E"/>
    <w:rsid w:val="00650AB9"/>
    <w:rsid w:val="00653563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1551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238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33C5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3D3E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0DAE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542D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617A"/>
    <w:rsid w:val="00B77B2D"/>
    <w:rsid w:val="00B81A6C"/>
    <w:rsid w:val="00B83EEF"/>
    <w:rsid w:val="00B84359"/>
    <w:rsid w:val="00B850C7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3C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0EA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BB0"/>
    <w:rsid w:val="00D86CA3"/>
    <w:rsid w:val="00D871CE"/>
    <w:rsid w:val="00D90B74"/>
    <w:rsid w:val="00D9103C"/>
    <w:rsid w:val="00D918A4"/>
    <w:rsid w:val="00D9196D"/>
    <w:rsid w:val="00D91BD9"/>
    <w:rsid w:val="00D92982"/>
    <w:rsid w:val="00D93C93"/>
    <w:rsid w:val="00D943EF"/>
    <w:rsid w:val="00DA23ED"/>
    <w:rsid w:val="00DA305E"/>
    <w:rsid w:val="00DA4229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6E26"/>
    <w:rsid w:val="00E57565"/>
    <w:rsid w:val="00E63838"/>
    <w:rsid w:val="00E64434"/>
    <w:rsid w:val="00E663E0"/>
    <w:rsid w:val="00E67C51"/>
    <w:rsid w:val="00E72EFC"/>
    <w:rsid w:val="00E73643"/>
    <w:rsid w:val="00E73B4B"/>
    <w:rsid w:val="00E746A6"/>
    <w:rsid w:val="00E758EC"/>
    <w:rsid w:val="00E8234C"/>
    <w:rsid w:val="00E83AA9"/>
    <w:rsid w:val="00E85928"/>
    <w:rsid w:val="00E87482"/>
    <w:rsid w:val="00E87822"/>
    <w:rsid w:val="00E90395"/>
    <w:rsid w:val="00E906E9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7BE"/>
    <w:rsid w:val="00F55934"/>
    <w:rsid w:val="00F603FC"/>
    <w:rsid w:val="00F607C5"/>
    <w:rsid w:val="00F60931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0F49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A851A-AA37-46A9-B89E-A328AA55E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3</cp:revision>
  <cp:lastPrinted>2008-01-31T06:09:00Z</cp:lastPrinted>
  <dcterms:created xsi:type="dcterms:W3CDTF">2019-10-16T06:47:00Z</dcterms:created>
  <dcterms:modified xsi:type="dcterms:W3CDTF">2019-10-16T06:47:00Z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NewReviewCycle">
    <vt:lpwstr/>
  </property>
  <property fmtid="{D5CDD505-2E9C-101B-9397-08002B2CF9AE}" pid="6" name="TitusGUID">
    <vt:lpwstr>e63f3c93-ecd9-4731-9f3e-05086d95cbc1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1571098831</vt:lpwstr>
  </property>
</Properties>
</file>